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F7F48" w14:textId="77777777" w:rsidR="002578E4" w:rsidRPr="00F24125" w:rsidRDefault="002578E4" w:rsidP="00AD4C26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F24125" w14:paraId="43D1FF6B" w14:textId="77777777" w:rsidTr="0018769E">
        <w:tc>
          <w:tcPr>
            <w:tcW w:w="2800" w:type="dxa"/>
          </w:tcPr>
          <w:p w14:paraId="5AA2B3D0" w14:textId="77777777" w:rsidR="002578E4" w:rsidRPr="00F24125" w:rsidRDefault="002578E4" w:rsidP="00AD4C2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F24125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ED9176B" w14:textId="77777777" w:rsidR="002578E4" w:rsidRPr="00F24125" w:rsidRDefault="002578E4" w:rsidP="00AD4C26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9642A14" w14:textId="77777777" w:rsidR="002578E4" w:rsidRPr="00F24125" w:rsidRDefault="002578E4" w:rsidP="00AD4C26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2AF22AB" w14:textId="77777777" w:rsidR="002578E4" w:rsidRPr="00F24125" w:rsidRDefault="002578E4" w:rsidP="00AD4C26">
            <w:pPr>
              <w:spacing w:after="12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F2412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2578E4" w:rsidRPr="00F24125" w14:paraId="53CA44DA" w14:textId="77777777" w:rsidTr="0018769E">
        <w:tc>
          <w:tcPr>
            <w:tcW w:w="2800" w:type="dxa"/>
          </w:tcPr>
          <w:p w14:paraId="6A408B1A" w14:textId="77777777" w:rsidR="002578E4" w:rsidRPr="00F24125" w:rsidRDefault="002578E4" w:rsidP="00AD4C26">
            <w:pPr>
              <w:tabs>
                <w:tab w:val="center" w:pos="4536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49255F7A" w14:textId="77777777" w:rsidR="002578E4" w:rsidRPr="00F24125" w:rsidRDefault="002578E4" w:rsidP="00AD4C26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9CCAEE7" w14:textId="77777777" w:rsidR="002578E4" w:rsidRPr="00F24125" w:rsidRDefault="002578E4" w:rsidP="00AD4C26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C5E96C0" w14:textId="77777777" w:rsidR="002578E4" w:rsidRPr="00F24125" w:rsidRDefault="002578E4" w:rsidP="00AD4C26">
            <w:pPr>
              <w:tabs>
                <w:tab w:val="left" w:pos="7023"/>
              </w:tabs>
              <w:spacing w:after="120" w:line="36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F24125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11C037D7" w14:textId="77777777" w:rsidR="002578E4" w:rsidRPr="00F24125" w:rsidRDefault="002578E4" w:rsidP="00AD4C26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C1136" w:rsidRPr="00F24125" w14:paraId="3250E7A8" w14:textId="77777777" w:rsidTr="00E455A3">
        <w:tc>
          <w:tcPr>
            <w:tcW w:w="9104" w:type="dxa"/>
            <w:shd w:val="clear" w:color="auto" w:fill="D9D9D9"/>
          </w:tcPr>
          <w:p w14:paraId="162AE203" w14:textId="77777777" w:rsidR="007C1136" w:rsidRPr="00AD4C26" w:rsidRDefault="007C1136" w:rsidP="00AD4C26">
            <w:pPr>
              <w:spacing w:before="240" w:after="12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AD4C26">
              <w:rPr>
                <w:rFonts w:asciiTheme="minorHAnsi" w:hAnsiTheme="minorHAnsi" w:cstheme="minorHAnsi"/>
                <w:b/>
              </w:rPr>
              <w:t>OŚWIADCZENIE WYKONAWCY</w:t>
            </w:r>
          </w:p>
          <w:p w14:paraId="062D5BB2" w14:textId="77777777" w:rsidR="007C1136" w:rsidRPr="00AD4C26" w:rsidRDefault="007C1136" w:rsidP="00AD4C26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D4C26">
              <w:rPr>
                <w:rFonts w:asciiTheme="minorHAnsi" w:hAnsiTheme="minorHAnsi" w:cstheme="minorHAnsi"/>
              </w:rPr>
              <w:t>składane na podstawie art. 125 ust. 1 ustawy z dnia 11 września 2019 r. Prawo zamówień publicznych (</w:t>
            </w:r>
            <w:proofErr w:type="spellStart"/>
            <w:r w:rsidRPr="00AD4C26">
              <w:rPr>
                <w:rFonts w:asciiTheme="minorHAnsi" w:hAnsiTheme="minorHAnsi" w:cstheme="minorHAnsi"/>
              </w:rPr>
              <w:t>t.j</w:t>
            </w:r>
            <w:proofErr w:type="spellEnd"/>
            <w:r w:rsidRPr="00AD4C26">
              <w:rPr>
                <w:rFonts w:asciiTheme="minorHAnsi" w:hAnsiTheme="minorHAnsi" w:cstheme="minorHAnsi"/>
              </w:rPr>
              <w:t xml:space="preserve">. Dz. U. z 2024 r. poz. 1320 ze zm.) (dalej jako: ustawa </w:t>
            </w:r>
            <w:proofErr w:type="spellStart"/>
            <w:r w:rsidRPr="00AD4C26">
              <w:rPr>
                <w:rFonts w:asciiTheme="minorHAnsi" w:hAnsiTheme="minorHAnsi" w:cstheme="minorHAnsi"/>
              </w:rPr>
              <w:t>Pzp</w:t>
            </w:r>
            <w:proofErr w:type="spellEnd"/>
            <w:r w:rsidRPr="00AD4C26">
              <w:rPr>
                <w:rFonts w:asciiTheme="minorHAnsi" w:hAnsiTheme="minorHAnsi" w:cstheme="minorHAnsi"/>
              </w:rPr>
              <w:t>), dotyczące:</w:t>
            </w:r>
          </w:p>
          <w:p w14:paraId="15235D89" w14:textId="77777777" w:rsidR="007C1136" w:rsidRPr="00AD4C26" w:rsidRDefault="007C1136" w:rsidP="00AD4C26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AD4C26">
              <w:rPr>
                <w:rFonts w:asciiTheme="minorHAnsi" w:hAnsiTheme="minorHAnsi" w:cstheme="minorHAnsi"/>
                <w:b/>
              </w:rPr>
              <w:t>PRZESŁANEK WYKLUCZENIA Z POSTĘPOWANIA</w:t>
            </w:r>
          </w:p>
          <w:p w14:paraId="08C80825" w14:textId="77777777" w:rsidR="007C1136" w:rsidRPr="00AD4C26" w:rsidRDefault="007C1136" w:rsidP="00AD4C26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AD4C26">
              <w:rPr>
                <w:rFonts w:asciiTheme="minorHAnsi" w:hAnsiTheme="minorHAnsi" w:cstheme="minorHAnsi"/>
                <w:b/>
              </w:rPr>
              <w:t>ORAZ</w:t>
            </w:r>
          </w:p>
          <w:p w14:paraId="7CED2FD5" w14:textId="77777777" w:rsidR="007C1136" w:rsidRPr="00F24125" w:rsidRDefault="007C1136" w:rsidP="00AD4C26">
            <w:pPr>
              <w:spacing w:line="360" w:lineRule="auto"/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4C26">
              <w:rPr>
                <w:rFonts w:asciiTheme="minorHAnsi" w:hAnsiTheme="minorHAnsi" w:cstheme="minorHAnsi"/>
                <w:b/>
              </w:rPr>
              <w:t>SPEŁNIANIA WARUNKÓW UDZIAŁU W POSTĘPOWANIU</w:t>
            </w:r>
          </w:p>
        </w:tc>
      </w:tr>
    </w:tbl>
    <w:p w14:paraId="64D3D373" w14:textId="77777777" w:rsidR="00E50194" w:rsidRPr="00F24125" w:rsidRDefault="001F027E" w:rsidP="00AD4C26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F24125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F24125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F24125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F24125" w14:paraId="770CFAA1" w14:textId="77777777" w:rsidTr="0018769E">
        <w:tc>
          <w:tcPr>
            <w:tcW w:w="2269" w:type="dxa"/>
          </w:tcPr>
          <w:p w14:paraId="2D63BE31" w14:textId="77777777" w:rsidR="002578E4" w:rsidRPr="00F24125" w:rsidRDefault="002578E4" w:rsidP="00AD4C2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2412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684285A" w14:textId="77777777" w:rsidR="002578E4" w:rsidRPr="00F24125" w:rsidRDefault="007C1136" w:rsidP="00AD4C2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dostawy żywności dla potrzeb kuchni Samodzielnego Publicznego Zakładu Opieki Zdrowotnej w Siedlcach</w:t>
            </w:r>
            <w:r w:rsidR="002578E4"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7C1136" w:rsidRPr="00F24125" w14:paraId="62FFF82F" w14:textId="77777777" w:rsidTr="00E455A3">
        <w:tc>
          <w:tcPr>
            <w:tcW w:w="2269" w:type="dxa"/>
          </w:tcPr>
          <w:p w14:paraId="47F7EEF2" w14:textId="77777777" w:rsidR="007C1136" w:rsidRPr="00F24125" w:rsidRDefault="007C1136" w:rsidP="00AD4C2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2412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D968884" w14:textId="77777777" w:rsidR="007C1136" w:rsidRPr="00F24125" w:rsidRDefault="007C1136" w:rsidP="00AD4C2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2412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Żywność2/581/2026</w:t>
            </w:r>
          </w:p>
        </w:tc>
      </w:tr>
    </w:tbl>
    <w:p w14:paraId="10E100D0" w14:textId="77777777" w:rsidR="002578E4" w:rsidRPr="00F24125" w:rsidRDefault="002578E4" w:rsidP="00AD4C26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2E8E7F5" w14:textId="77777777" w:rsidR="00F90CD1" w:rsidRPr="00F24125" w:rsidRDefault="005434B3" w:rsidP="00AD4C26">
      <w:pPr>
        <w:spacing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7C1136" w:rsidRPr="00F24125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24125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F24125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F24125">
        <w:rPr>
          <w:rFonts w:asciiTheme="minorHAnsi" w:hAnsiTheme="minorHAnsi" w:cstheme="minorHAnsi"/>
          <w:sz w:val="20"/>
          <w:szCs w:val="20"/>
        </w:rPr>
        <w:t>oświa</w:t>
      </w:r>
      <w:r w:rsidR="00825A09" w:rsidRPr="00F24125">
        <w:rPr>
          <w:rFonts w:asciiTheme="minorHAnsi" w:hAnsiTheme="minorHAnsi" w:cstheme="minorHAnsi"/>
          <w:sz w:val="20"/>
          <w:szCs w:val="20"/>
        </w:rPr>
        <w:t>dczam</w:t>
      </w:r>
      <w:r w:rsidR="00E65685" w:rsidRPr="00F24125">
        <w:rPr>
          <w:rFonts w:asciiTheme="minorHAnsi" w:hAnsiTheme="minorHAnsi" w:cstheme="minorHAnsi"/>
          <w:sz w:val="20"/>
          <w:szCs w:val="20"/>
        </w:rPr>
        <w:t>,</w:t>
      </w:r>
      <w:r w:rsidR="002B2AD9" w:rsidRPr="00F24125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F24125" w14:paraId="088746B8" w14:textId="77777777" w:rsidTr="00650D6C">
        <w:tc>
          <w:tcPr>
            <w:tcW w:w="9104" w:type="dxa"/>
            <w:shd w:val="clear" w:color="auto" w:fill="D9D9D9"/>
          </w:tcPr>
          <w:p w14:paraId="5C1764EA" w14:textId="77777777" w:rsidR="00E50194" w:rsidRPr="00F24125" w:rsidRDefault="00650D6C" w:rsidP="00AD4C26">
            <w:pPr>
              <w:spacing w:before="120" w:after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48B0AEED" w14:textId="77777777" w:rsidR="00C113BF" w:rsidRPr="00F24125" w:rsidRDefault="00C113BF" w:rsidP="00AD4C26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F24125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F24125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F24125">
        <w:rPr>
          <w:rFonts w:asciiTheme="minorHAnsi" w:hAnsiTheme="minorHAnsi" w:cstheme="minorHAnsi"/>
          <w:sz w:val="20"/>
          <w:szCs w:val="20"/>
        </w:rPr>
        <w:t>108</w:t>
      </w:r>
      <w:r w:rsidR="002C4137" w:rsidRPr="00F24125">
        <w:rPr>
          <w:rFonts w:asciiTheme="minorHAnsi" w:hAnsiTheme="minorHAnsi" w:cstheme="minorHAnsi"/>
          <w:sz w:val="20"/>
          <w:szCs w:val="20"/>
        </w:rPr>
        <w:t xml:space="preserve"> ust 1 </w:t>
      </w:r>
      <w:r w:rsidRPr="00F24125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F24125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F24125">
        <w:rPr>
          <w:rFonts w:asciiTheme="minorHAnsi" w:hAnsiTheme="minorHAnsi" w:cstheme="minorHAnsi"/>
          <w:sz w:val="20"/>
          <w:szCs w:val="20"/>
        </w:rPr>
        <w:t>.</w:t>
      </w:r>
    </w:p>
    <w:p w14:paraId="3D3388C6" w14:textId="77777777" w:rsidR="002426FF" w:rsidRPr="00F24125" w:rsidRDefault="002426FF" w:rsidP="00AD4C26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7D12E320" w14:textId="77777777" w:rsidR="00023477" w:rsidRPr="00F24125" w:rsidRDefault="00023477" w:rsidP="00AD4C26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58A0429A" w14:textId="77777777" w:rsidR="00023477" w:rsidRPr="00F24125" w:rsidRDefault="00992BD8" w:rsidP="00AD4C26">
      <w:pPr>
        <w:pStyle w:val="Akapitzlist"/>
        <w:spacing w:after="240" w:line="36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1727F114" w14:textId="77777777" w:rsidR="00992BD8" w:rsidRPr="00F24125" w:rsidRDefault="00992BD8" w:rsidP="00AD4C26">
      <w:pPr>
        <w:spacing w:before="120" w:line="360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24125">
        <w:rPr>
          <w:rFonts w:asciiTheme="minorHAnsi" w:hAnsiTheme="minorHAnsi" w:cstheme="minorHAnsi"/>
          <w:color w:val="0070C0"/>
          <w:sz w:val="20"/>
          <w:szCs w:val="20"/>
        </w:rPr>
        <w:lastRenderedPageBreak/>
        <w:t xml:space="preserve">[UWAGA: </w:t>
      </w:r>
      <w:r w:rsidR="008D33C8" w:rsidRPr="00F24125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F24125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F24125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F24125">
        <w:rPr>
          <w:rFonts w:asciiTheme="minorHAnsi" w:hAnsiTheme="minorHAnsi" w:cstheme="minorHAnsi"/>
          <w:color w:val="0070C0"/>
          <w:sz w:val="20"/>
          <w:szCs w:val="20"/>
        </w:rPr>
        <w:t xml:space="preserve">109 ust.1 pkt 2-5 i 7-10 ustawy </w:t>
      </w:r>
      <w:proofErr w:type="spellStart"/>
      <w:r w:rsidRPr="00F24125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F24125">
        <w:rPr>
          <w:rFonts w:asciiTheme="minorHAnsi" w:hAnsiTheme="minorHAnsi" w:cstheme="minorHAnsi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F24125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F24125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72584BA7" w14:textId="77777777" w:rsidR="00023477" w:rsidRPr="00F24125" w:rsidRDefault="00C113BF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F24125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24125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F24125">
        <w:rPr>
          <w:rFonts w:asciiTheme="minorHAnsi" w:hAnsiTheme="minorHAnsi" w:cstheme="minorHAnsi"/>
          <w:i/>
          <w:color w:val="7F7F7F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F24125">
        <w:rPr>
          <w:rFonts w:asciiTheme="minorHAnsi" w:hAnsiTheme="minorHAnsi" w:cstheme="minorHAnsi"/>
          <w:i/>
          <w:color w:val="7F7F7F"/>
          <w:sz w:val="20"/>
          <w:szCs w:val="20"/>
        </w:rPr>
        <w:t>Pzp</w:t>
      </w:r>
      <w:proofErr w:type="spellEnd"/>
      <w:r w:rsidR="00E426EB" w:rsidRPr="00F24125">
        <w:rPr>
          <w:rFonts w:asciiTheme="minorHAnsi" w:hAnsiTheme="minorHAnsi" w:cstheme="minorHAnsi"/>
          <w:i/>
          <w:color w:val="7F7F7F"/>
          <w:sz w:val="20"/>
          <w:szCs w:val="20"/>
        </w:rPr>
        <w:t>)</w:t>
      </w:r>
      <w:r w:rsidRPr="00F24125">
        <w:rPr>
          <w:rFonts w:asciiTheme="minorHAnsi" w:hAnsiTheme="minorHAnsi" w:cstheme="minorHAnsi"/>
          <w:i/>
          <w:sz w:val="20"/>
          <w:szCs w:val="20"/>
        </w:rPr>
        <w:t>.</w:t>
      </w:r>
      <w:r w:rsidRPr="00F24125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F24125">
        <w:rPr>
          <w:rFonts w:asciiTheme="minorHAnsi" w:hAnsiTheme="minorHAnsi" w:cstheme="minorHAnsi"/>
          <w:sz w:val="20"/>
          <w:szCs w:val="20"/>
        </w:rPr>
        <w:t>110</w:t>
      </w:r>
      <w:r w:rsidRPr="00F24125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F24125">
        <w:rPr>
          <w:rFonts w:asciiTheme="minorHAnsi" w:hAnsiTheme="minorHAnsi" w:cstheme="minorHAnsi"/>
          <w:sz w:val="20"/>
          <w:szCs w:val="20"/>
        </w:rPr>
        <w:t>2</w:t>
      </w:r>
      <w:r w:rsidRPr="00F24125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F24125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24125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F24125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F24125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F24125">
        <w:rPr>
          <w:rFonts w:asciiTheme="minorHAnsi" w:hAnsiTheme="minorHAnsi" w:cstheme="minorHAnsi"/>
          <w:sz w:val="20"/>
          <w:szCs w:val="20"/>
        </w:rPr>
        <w:t>..</w:t>
      </w:r>
      <w:r w:rsidRPr="00F24125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F24125">
        <w:rPr>
          <w:rFonts w:asciiTheme="minorHAnsi" w:hAnsiTheme="minorHAnsi" w:cstheme="minorHAnsi"/>
          <w:sz w:val="20"/>
          <w:szCs w:val="20"/>
        </w:rPr>
        <w:t>…</w:t>
      </w:r>
      <w:r w:rsidRPr="00F2412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F24125">
        <w:rPr>
          <w:rFonts w:asciiTheme="minorHAnsi" w:hAnsiTheme="minorHAnsi" w:cstheme="minorHAnsi"/>
          <w:sz w:val="20"/>
          <w:szCs w:val="20"/>
        </w:rPr>
        <w:t>.</w:t>
      </w:r>
      <w:r w:rsidRPr="00F24125">
        <w:rPr>
          <w:rFonts w:asciiTheme="minorHAnsi" w:hAnsiTheme="minorHAnsi" w:cstheme="minorHAnsi"/>
          <w:sz w:val="20"/>
          <w:szCs w:val="20"/>
        </w:rPr>
        <w:t>…</w:t>
      </w:r>
      <w:r w:rsidR="007A2BCB" w:rsidRPr="00F24125">
        <w:rPr>
          <w:rFonts w:asciiTheme="minorHAnsi" w:hAnsiTheme="minorHAnsi" w:cstheme="minorHAnsi"/>
          <w:sz w:val="20"/>
          <w:szCs w:val="20"/>
        </w:rPr>
        <w:t>.</w:t>
      </w:r>
    </w:p>
    <w:p w14:paraId="405B3922" w14:textId="77777777" w:rsidR="007A2BCB" w:rsidRPr="00F24125" w:rsidRDefault="00992BD8" w:rsidP="00AD4C26">
      <w:pPr>
        <w:spacing w:after="24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6ABA3BF" w14:textId="77777777" w:rsidR="007C1136" w:rsidRPr="00F24125" w:rsidRDefault="007A2BCB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F24125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F24125">
        <w:rPr>
          <w:rFonts w:asciiTheme="minorHAnsi" w:hAnsiTheme="minorHAnsi" w:cstheme="minorHAnsi"/>
          <w:sz w:val="20"/>
          <w:szCs w:val="20"/>
        </w:rPr>
        <w:t>. Dz.U. z 202</w:t>
      </w:r>
      <w:r w:rsidR="007D0C95" w:rsidRPr="00F24125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F24125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F24125">
        <w:rPr>
          <w:rFonts w:asciiTheme="minorHAnsi" w:hAnsiTheme="minorHAnsi" w:cstheme="minorHAnsi"/>
          <w:sz w:val="20"/>
          <w:szCs w:val="20"/>
        </w:rPr>
        <w:t>514</w:t>
      </w:r>
      <w:r w:rsidRPr="00F24125">
        <w:rPr>
          <w:rFonts w:asciiTheme="minorHAnsi" w:hAnsiTheme="minorHAnsi" w:cstheme="minorHAnsi"/>
          <w:sz w:val="20"/>
          <w:szCs w:val="20"/>
        </w:rPr>
        <w:t>)</w:t>
      </w:r>
      <w:r w:rsidR="00AC6A18" w:rsidRPr="00F24125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F24125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F24125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F2412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1B59A6D" w14:textId="77777777" w:rsidR="00AC6A18" w:rsidRPr="00F24125" w:rsidRDefault="00AC6A18" w:rsidP="00AD4C26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F24125" w14:paraId="13D25E3C" w14:textId="77777777" w:rsidTr="00CD4DD1">
        <w:tc>
          <w:tcPr>
            <w:tcW w:w="9104" w:type="dxa"/>
            <w:shd w:val="clear" w:color="auto" w:fill="D9D9D9"/>
          </w:tcPr>
          <w:p w14:paraId="2EF1F861" w14:textId="77777777" w:rsidR="0011306C" w:rsidRPr="00F24125" w:rsidRDefault="0011306C" w:rsidP="00AD4C26">
            <w:pPr>
              <w:spacing w:before="120" w:after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0875E8BC" w14:textId="77777777" w:rsidR="00D2702A" w:rsidRPr="00F24125" w:rsidRDefault="004F23F7" w:rsidP="00AD4C26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F24125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F24125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F24125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F24125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F24125" w14:paraId="47D01F3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2BF8" w14:textId="77777777" w:rsidR="00D2702A" w:rsidRPr="00F24125" w:rsidRDefault="00D2702A" w:rsidP="00AD4C26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A15C" w14:textId="77777777" w:rsidR="00D2702A" w:rsidRPr="00F24125" w:rsidRDefault="00D2702A" w:rsidP="00AD4C26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7C1136" w:rsidRPr="00F24125" w14:paraId="134DD33C" w14:textId="77777777" w:rsidTr="00E455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3DD3" w14:textId="77777777" w:rsidR="007C1136" w:rsidRPr="00F24125" w:rsidRDefault="007C1136" w:rsidP="00AD4C26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8E03" w14:textId="77777777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637ED211" w14:textId="77777777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dotyczące sytuacji ekonomicznej lub finansowej. Ocena spełniania warunków udziału w </w:t>
            </w:r>
            <w:r w:rsidRPr="00F2412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postępowaniu będzie dokonana na zasadzie spełnia/nie spełnia. Zamawiający nie precyzuje warunków minimalnych.</w:t>
            </w:r>
          </w:p>
        </w:tc>
      </w:tr>
      <w:tr w:rsidR="007C1136" w:rsidRPr="00F24125" w14:paraId="325E0564" w14:textId="77777777" w:rsidTr="00E455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5E58" w14:textId="77777777" w:rsidR="007C1136" w:rsidRPr="00F24125" w:rsidRDefault="007C1136" w:rsidP="00AD4C26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1CA1" w14:textId="77777777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99C0AFB" w14:textId="2D2C5A4B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F24125" w:rsidRPr="00F24125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 Zamawiający nie precyzuje warunków minimalnych.</w:t>
            </w:r>
          </w:p>
        </w:tc>
      </w:tr>
      <w:tr w:rsidR="007C1136" w:rsidRPr="00F24125" w14:paraId="5C39B15D" w14:textId="77777777" w:rsidTr="00E455A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AEBC" w14:textId="77777777" w:rsidR="007C1136" w:rsidRPr="00F24125" w:rsidRDefault="007C1136" w:rsidP="00AD4C26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413B" w14:textId="77777777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5D685397" w14:textId="77777777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dotyczące posiadania uprawnień do prowadzenia określonej działalności gospodarczej lub zawodowej, o ile wynika to z odrębnych przepisów. </w:t>
            </w:r>
          </w:p>
          <w:p w14:paraId="065BBBEC" w14:textId="7C11837A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Zamawiający uzna warunek za spełniony jeżeli </w:t>
            </w:r>
            <w:r w:rsidR="00F24125" w:rsidRPr="00F24125">
              <w:rPr>
                <w:rFonts w:asciiTheme="minorHAnsi" w:hAnsiTheme="minorHAnsi" w:cstheme="minorHAnsi"/>
                <w:sz w:val="20"/>
                <w:szCs w:val="20"/>
              </w:rPr>
              <w:t>Wykonawca</w:t>
            </w: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 wykaże, że: posiada uprawnienia do prowadzenia </w:t>
            </w:r>
            <w:r w:rsidR="00F24125" w:rsidRPr="00F24125">
              <w:rPr>
                <w:rFonts w:asciiTheme="minorHAnsi" w:hAnsiTheme="minorHAnsi" w:cstheme="minorHAnsi"/>
                <w:sz w:val="20"/>
                <w:szCs w:val="20"/>
              </w:rPr>
              <w:t>określonej</w:t>
            </w: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 działalności zawodowej na podstawie ustawy z dnia 25 sierpnia 2006r. o bezpieczeństwie żywności i żywienia (</w:t>
            </w:r>
            <w:proofErr w:type="spellStart"/>
            <w:r w:rsidRPr="00F24125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. Dz.U. z 2022 poz. 2132) lub ustawy z dnia 16 grudnia 2005r. o produktach pochodzenia zwierzęcego (tj. Dz. U z 2020r. poz. 1753 z </w:t>
            </w:r>
            <w:proofErr w:type="spellStart"/>
            <w:r w:rsidRPr="00F24125">
              <w:rPr>
                <w:rFonts w:asciiTheme="minorHAnsi" w:hAnsiTheme="minorHAnsi" w:cstheme="minorHAnsi"/>
                <w:sz w:val="20"/>
                <w:szCs w:val="20"/>
              </w:rPr>
              <w:t>późn</w:t>
            </w:r>
            <w:proofErr w:type="spellEnd"/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. zm.) w szczególności Wykonawca musi podlegać stałemu nadzorowi właściwych władz. lub </w:t>
            </w:r>
            <w:r w:rsidR="00F24125" w:rsidRPr="00F24125">
              <w:rPr>
                <w:rFonts w:asciiTheme="minorHAnsi" w:hAnsiTheme="minorHAnsi" w:cstheme="minorHAnsi"/>
                <w:sz w:val="20"/>
                <w:szCs w:val="20"/>
              </w:rPr>
              <w:t>oświadczenie</w:t>
            </w: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>, że nie dotyczy danego zadania.</w:t>
            </w:r>
          </w:p>
          <w:p w14:paraId="08450E13" w14:textId="62D83EA7" w:rsidR="007C1136" w:rsidRPr="00F24125" w:rsidRDefault="007C1136" w:rsidP="00AD4C26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Ocena spełniania warunków udziału w postępowaniu będzie dokonana na zasadzie spełnia/nie spełnia na </w:t>
            </w:r>
            <w:r w:rsidR="00F24125" w:rsidRPr="00F24125">
              <w:rPr>
                <w:rFonts w:asciiTheme="minorHAnsi" w:hAnsiTheme="minorHAnsi" w:cstheme="minorHAnsi"/>
                <w:sz w:val="20"/>
                <w:szCs w:val="20"/>
              </w:rPr>
              <w:t>podstawie załączonych</w:t>
            </w:r>
            <w:r w:rsidRPr="00F24125">
              <w:rPr>
                <w:rFonts w:asciiTheme="minorHAnsi" w:hAnsiTheme="minorHAnsi" w:cstheme="minorHAnsi"/>
                <w:sz w:val="20"/>
                <w:szCs w:val="20"/>
              </w:rPr>
              <w:t xml:space="preserve"> do oferty dokumentów.</w:t>
            </w:r>
          </w:p>
        </w:tc>
      </w:tr>
    </w:tbl>
    <w:p w14:paraId="2C561B0C" w14:textId="77777777" w:rsidR="00E21BB4" w:rsidRPr="00F24125" w:rsidRDefault="00257E73" w:rsidP="00AD4C26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7E58622A" w14:textId="77777777" w:rsidR="00E21BB4" w:rsidRPr="00F24125" w:rsidRDefault="00E21BB4" w:rsidP="00AD4C26">
      <w:pPr>
        <w:spacing w:before="120" w:line="360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24125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F24125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F24125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F24125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F24125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1FBAD80D" w14:textId="77777777" w:rsidR="00C62F57" w:rsidRPr="00F24125" w:rsidRDefault="00C62F57" w:rsidP="00AD4C26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5DFF28B0" w14:textId="77777777" w:rsidR="00C62F57" w:rsidRPr="00F24125" w:rsidRDefault="00C62F57" w:rsidP="00AD4C26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20C8CA19" w14:textId="77777777" w:rsidR="00721D87" w:rsidRPr="00F24125" w:rsidRDefault="00E21BB4" w:rsidP="00AD4C26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F24125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F24125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F24125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F24125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F24125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51FDD29C" w14:textId="77777777" w:rsidR="00721D87" w:rsidRPr="00F24125" w:rsidRDefault="00E21BB4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24125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118586FD" w14:textId="77777777" w:rsidR="00721D87" w:rsidRPr="00F24125" w:rsidRDefault="00721D87" w:rsidP="00AD4C26">
      <w:pPr>
        <w:spacing w:line="360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24125">
        <w:rPr>
          <w:rFonts w:asciiTheme="minorHAnsi" w:hAnsiTheme="minorHAnsi" w:cstheme="minorHAnsi"/>
          <w:i/>
          <w:iCs/>
          <w:sz w:val="18"/>
          <w:szCs w:val="18"/>
        </w:rPr>
        <w:t>(wskazać nazwę/y podmiotu/ów)</w:t>
      </w:r>
    </w:p>
    <w:p w14:paraId="4A9842FE" w14:textId="77777777" w:rsidR="00721D87" w:rsidRPr="00F24125" w:rsidRDefault="00E21BB4" w:rsidP="00AD4C2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lastRenderedPageBreak/>
        <w:t xml:space="preserve">w następującym zakresie: </w:t>
      </w:r>
    </w:p>
    <w:p w14:paraId="4E4EF51F" w14:textId="77777777" w:rsidR="00E21BB4" w:rsidRPr="00F24125" w:rsidRDefault="00E21BB4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24125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F24125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461E80DA" w14:textId="77777777" w:rsidR="00E21BB4" w:rsidRPr="00F24125" w:rsidRDefault="00E21BB4" w:rsidP="00AD4C26">
      <w:pPr>
        <w:spacing w:line="360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24125">
        <w:rPr>
          <w:rFonts w:asciiTheme="minorHAnsi" w:hAnsiTheme="minorHAnsi" w:cstheme="minorHAnsi"/>
          <w:i/>
          <w:iCs/>
          <w:sz w:val="18"/>
          <w:szCs w:val="18"/>
        </w:rPr>
        <w:t>(określić odpowiedni zakres udostępnianych zasobów dla wskazanego podmiotu)</w:t>
      </w:r>
    </w:p>
    <w:p w14:paraId="1B41F5D4" w14:textId="77777777" w:rsidR="00C62F57" w:rsidRPr="00F24125" w:rsidRDefault="00257E73" w:rsidP="00AD4C26">
      <w:pPr>
        <w:spacing w:before="120" w:after="24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F24125" w14:paraId="77432E22" w14:textId="77777777" w:rsidTr="00CD4DD1">
        <w:tc>
          <w:tcPr>
            <w:tcW w:w="9104" w:type="dxa"/>
            <w:shd w:val="clear" w:color="auto" w:fill="D9D9D9"/>
          </w:tcPr>
          <w:p w14:paraId="4C807632" w14:textId="77777777" w:rsidR="00BE6F04" w:rsidRPr="00F24125" w:rsidRDefault="00E426EB" w:rsidP="00AD4C26">
            <w:pPr>
              <w:spacing w:before="120" w:after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674DC39D" w14:textId="77777777" w:rsidR="00FE4E2B" w:rsidRPr="00F24125" w:rsidRDefault="00E426EB" w:rsidP="00AD4C26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F24125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F24125" w14:paraId="61370C33" w14:textId="77777777" w:rsidTr="00847232">
        <w:tc>
          <w:tcPr>
            <w:tcW w:w="9104" w:type="dxa"/>
            <w:shd w:val="clear" w:color="auto" w:fill="D9D9D9"/>
          </w:tcPr>
          <w:p w14:paraId="2D564237" w14:textId="77777777" w:rsidR="00E426EB" w:rsidRPr="00F24125" w:rsidRDefault="00E426EB" w:rsidP="00AD4C26">
            <w:pPr>
              <w:spacing w:before="120" w:after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24125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17DBE0AA" w14:textId="77777777" w:rsidR="00E426EB" w:rsidRPr="00F24125" w:rsidRDefault="00E426EB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9468EF4" w14:textId="77777777" w:rsidR="00E426EB" w:rsidRPr="00F24125" w:rsidRDefault="00E426EB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52E7257E" w14:textId="77777777" w:rsidR="00E426EB" w:rsidRPr="00F24125" w:rsidRDefault="00E426EB" w:rsidP="00AD4C26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8964079" w14:textId="77777777" w:rsidR="00E426EB" w:rsidRPr="00F24125" w:rsidRDefault="00E426EB" w:rsidP="00AD4C26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24125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7341270" w14:textId="77777777" w:rsidR="00E426EB" w:rsidRPr="00F24125" w:rsidRDefault="00E426EB" w:rsidP="00AD4C26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3B41A2B" w14:textId="77777777" w:rsidR="00E426EB" w:rsidRPr="00F24125" w:rsidRDefault="00E426EB" w:rsidP="00AD4C26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24125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5F5CC866" w14:textId="77777777" w:rsidR="00E426EB" w:rsidRPr="00F24125" w:rsidRDefault="00E426EB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BAB06E" w14:textId="4BFC5438" w:rsidR="00524951" w:rsidRPr="00F24125" w:rsidRDefault="00524951" w:rsidP="00AD4C2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70F4667" w14:textId="77777777" w:rsidR="00524951" w:rsidRPr="00F24125" w:rsidRDefault="00524951" w:rsidP="00AD4C26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100C9A1D" w14:textId="77777777" w:rsidR="00FE4E2B" w:rsidRPr="00F24125" w:rsidRDefault="00524951" w:rsidP="00AD4C26">
      <w:pPr>
        <w:spacing w:after="0" w:line="360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24125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F24125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24125">
        <w:rPr>
          <w:rFonts w:asciiTheme="minorHAnsi" w:hAnsiTheme="minorHAnsi" w:cstheme="minorHAnsi"/>
          <w:sz w:val="20"/>
          <w:szCs w:val="20"/>
        </w:rPr>
        <w:t>…</w:t>
      </w:r>
      <w:r w:rsidR="006D536F" w:rsidRPr="00F24125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24125">
        <w:rPr>
          <w:rFonts w:asciiTheme="minorHAnsi" w:hAnsiTheme="minorHAnsi" w:cstheme="minorHAnsi"/>
          <w:sz w:val="20"/>
          <w:szCs w:val="20"/>
        </w:rPr>
        <w:t>……</w:t>
      </w:r>
      <w:r w:rsidR="006D536F" w:rsidRPr="00F24125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F24125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4E8102F5" w14:textId="77777777" w:rsidR="00484F88" w:rsidRPr="00F24125" w:rsidRDefault="006D536F" w:rsidP="00AD4C26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F24125">
        <w:rPr>
          <w:rFonts w:asciiTheme="minorHAnsi" w:hAnsiTheme="minorHAnsi" w:cstheme="minorHAnsi"/>
          <w:i/>
          <w:sz w:val="18"/>
          <w:szCs w:val="18"/>
        </w:rPr>
        <w:t xml:space="preserve">Data: </w:t>
      </w:r>
      <w:r w:rsidR="00524951" w:rsidRPr="00F24125">
        <w:rPr>
          <w:rFonts w:asciiTheme="minorHAnsi" w:hAnsiTheme="minorHAnsi" w:cstheme="minorHAnsi"/>
          <w:i/>
          <w:sz w:val="18"/>
          <w:szCs w:val="18"/>
        </w:rPr>
        <w:t>kwalifikowany podpis elektroniczny lub podpis zaufany lub podpis osobisty</w:t>
      </w:r>
    </w:p>
    <w:sectPr w:rsidR="00484F88" w:rsidRPr="00F24125" w:rsidSect="00AD4C26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0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D676" w14:textId="77777777" w:rsidR="00A22ED4" w:rsidRDefault="00A22ED4" w:rsidP="0038231F">
      <w:pPr>
        <w:spacing w:after="0" w:line="240" w:lineRule="auto"/>
      </w:pPr>
      <w:r>
        <w:separator/>
      </w:r>
    </w:p>
  </w:endnote>
  <w:endnote w:type="continuationSeparator" w:id="0">
    <w:p w14:paraId="4CC7CF64" w14:textId="77777777" w:rsidR="00A22ED4" w:rsidRDefault="00A22E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DC35" w14:textId="77777777" w:rsidR="00AD4C26" w:rsidRPr="00AD4C26" w:rsidRDefault="00AD4C26" w:rsidP="00AD4C26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r w:rsidRPr="00AD4C26">
      <w:rPr>
        <w:rFonts w:ascii="Arial" w:eastAsia="Times New Roman" w:hAnsi="Arial"/>
        <w:noProof/>
        <w:sz w:val="24"/>
        <w:szCs w:val="20"/>
        <w:lang w:val="en-US" w:eastAsia="pl-PL" w:bidi="ar-IQ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5BFE69" wp14:editId="3E3BD192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66FE79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<v:stroke joinstyle="miter"/>
            </v:line>
          </w:pict>
        </mc:Fallback>
      </mc:AlternateContent>
    </w:r>
    <w:r w:rsidRPr="00AD4C26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21B85E02" w14:textId="39A68808" w:rsidR="00F8042D" w:rsidRPr="00F24125" w:rsidRDefault="00AD4C26" w:rsidP="00AD4C26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AD4C26">
      <w:rPr>
        <w:rFonts w:asciiTheme="minorHAnsi" w:eastAsia="Times New Roman" w:hAnsiTheme="minorHAnsi" w:cstheme="minorHAnsi"/>
        <w:sz w:val="15"/>
        <w:szCs w:val="15"/>
        <w:lang w:eastAsia="pl-PL" w:bidi="ar-IQ"/>
      </w:rPr>
      <w:t xml:space="preserve">SPZOZ w Siedlcach:   NIP: 821-205-60-50,  </w:t>
    </w:r>
    <w:r w:rsidRPr="00AD4C26">
      <w:rPr>
        <w:rFonts w:asciiTheme="minorHAnsi" w:eastAsia="Times New Roman" w:hAnsiTheme="minorHAnsi" w:cstheme="minorHAnsi"/>
        <w:spacing w:val="4"/>
        <w:sz w:val="15"/>
        <w:szCs w:val="15"/>
        <w:lang w:eastAsia="pl-PL" w:bidi="ar-IQ"/>
      </w:rPr>
      <w:t xml:space="preserve">REGON: 000310309,  KRS 0000001957  BDO </w:t>
    </w:r>
    <w:r w:rsidRPr="00AD4C26">
      <w:rPr>
        <w:rFonts w:asciiTheme="minorHAnsi" w:eastAsia="Times New Roman" w:hAnsiTheme="minorHAnsi" w:cstheme="minorHAnsi"/>
        <w:spacing w:val="4"/>
        <w:sz w:val="15"/>
        <w:szCs w:val="15"/>
        <w:lang w:val="en-US" w:eastAsia="pl-PL" w:bidi="ar-IQ"/>
      </w:rPr>
      <w:t>000144095</w:t>
    </w:r>
    <w:bookmarkEnd w:id="1"/>
    <w:r>
      <w:rPr>
        <w:rFonts w:asciiTheme="minorHAnsi" w:eastAsia="Times New Roman" w:hAnsiTheme="minorHAnsi" w:cstheme="minorHAnsi"/>
        <w:spacing w:val="4"/>
        <w:sz w:val="15"/>
        <w:szCs w:val="15"/>
        <w:lang w:val="en-US" w:eastAsia="pl-PL" w:bidi="ar-IQ"/>
      </w:rPr>
      <w:t xml:space="preserve">                                                         </w:t>
    </w:r>
    <w:r w:rsidR="00F8042D" w:rsidRPr="00F24125">
      <w:rPr>
        <w:rFonts w:asciiTheme="minorHAnsi" w:hAnsiTheme="minorHAnsi" w:cstheme="minorHAnsi"/>
        <w:sz w:val="16"/>
        <w:szCs w:val="16"/>
      </w:rPr>
      <w:t xml:space="preserve">Strona </w:t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24125">
      <w:rPr>
        <w:rFonts w:asciiTheme="minorHAnsi" w:hAnsiTheme="minorHAnsi" w:cstheme="minorHAnsi"/>
        <w:b/>
        <w:bCs/>
        <w:noProof/>
        <w:sz w:val="16"/>
        <w:szCs w:val="16"/>
      </w:rPr>
      <w:t>2</w:t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="00F8042D" w:rsidRPr="00F24125">
      <w:rPr>
        <w:rFonts w:asciiTheme="minorHAnsi" w:hAnsiTheme="minorHAnsi" w:cstheme="minorHAnsi"/>
        <w:sz w:val="16"/>
        <w:szCs w:val="16"/>
      </w:rPr>
      <w:t xml:space="preserve"> z </w:t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24125">
      <w:rPr>
        <w:rFonts w:asciiTheme="minorHAnsi" w:hAnsiTheme="minorHAnsi" w:cstheme="minorHAnsi"/>
        <w:b/>
        <w:bCs/>
        <w:noProof/>
        <w:sz w:val="16"/>
        <w:szCs w:val="16"/>
      </w:rPr>
      <w:t>5</w:t>
    </w:r>
    <w:r w:rsidR="00F8042D" w:rsidRPr="00F24125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38FB36D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A25D" w14:textId="77777777" w:rsidR="00A22ED4" w:rsidRDefault="00A22ED4" w:rsidP="0038231F">
      <w:pPr>
        <w:spacing w:after="0" w:line="240" w:lineRule="auto"/>
      </w:pPr>
      <w:r>
        <w:separator/>
      </w:r>
    </w:p>
  </w:footnote>
  <w:footnote w:type="continuationSeparator" w:id="0">
    <w:p w14:paraId="1C6E3BC2" w14:textId="77777777" w:rsidR="00A22ED4" w:rsidRDefault="00A22ED4" w:rsidP="0038231F">
      <w:pPr>
        <w:spacing w:after="0" w:line="240" w:lineRule="auto"/>
      </w:pPr>
      <w:r>
        <w:continuationSeparator/>
      </w:r>
    </w:p>
  </w:footnote>
  <w:footnote w:id="1">
    <w:p w14:paraId="7B32BA7D" w14:textId="77777777" w:rsidR="0011306C" w:rsidRPr="00F24125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F241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24125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F2412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24125">
        <w:rPr>
          <w:rFonts w:asciiTheme="minorHAnsi" w:hAnsiTheme="minorHAnsi" w:cstheme="minorHAnsi"/>
          <w:sz w:val="16"/>
          <w:szCs w:val="16"/>
        </w:rPr>
        <w:t xml:space="preserve"> wyklucza się:</w:t>
      </w:r>
    </w:p>
    <w:p w14:paraId="64295973" w14:textId="77777777" w:rsidR="0011306C" w:rsidRPr="00F24125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24125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597D5A" w14:textId="77777777" w:rsidR="0011306C" w:rsidRPr="00F24125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24125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F24125">
        <w:rPr>
          <w:rFonts w:asciiTheme="minorHAnsi" w:hAnsiTheme="minorHAnsi" w:cstheme="minorHAnsi"/>
          <w:sz w:val="16"/>
          <w:szCs w:val="16"/>
        </w:rPr>
        <w:t>t.j</w:t>
      </w:r>
      <w:proofErr w:type="spellEnd"/>
      <w:r w:rsidR="00E01091" w:rsidRPr="00F24125">
        <w:rPr>
          <w:rFonts w:asciiTheme="minorHAnsi" w:hAnsiTheme="minorHAnsi" w:cstheme="minorHAnsi"/>
          <w:sz w:val="16"/>
          <w:szCs w:val="16"/>
        </w:rPr>
        <w:t>. Dz. U. z 202</w:t>
      </w:r>
      <w:r w:rsidR="004204C7" w:rsidRPr="00F24125">
        <w:rPr>
          <w:rFonts w:asciiTheme="minorHAnsi" w:hAnsiTheme="minorHAnsi" w:cstheme="minorHAnsi"/>
          <w:sz w:val="16"/>
          <w:szCs w:val="16"/>
        </w:rPr>
        <w:t>5</w:t>
      </w:r>
      <w:r w:rsidR="00E01091" w:rsidRPr="00F24125">
        <w:rPr>
          <w:rFonts w:asciiTheme="minorHAnsi" w:hAnsiTheme="minorHAnsi" w:cstheme="minorHAnsi"/>
          <w:sz w:val="16"/>
          <w:szCs w:val="16"/>
        </w:rPr>
        <w:t xml:space="preserve">r. poz. </w:t>
      </w:r>
      <w:r w:rsidR="004204C7" w:rsidRPr="00F24125">
        <w:rPr>
          <w:rFonts w:asciiTheme="minorHAnsi" w:hAnsiTheme="minorHAnsi" w:cstheme="minorHAnsi"/>
          <w:sz w:val="16"/>
          <w:szCs w:val="16"/>
        </w:rPr>
        <w:t>644</w:t>
      </w:r>
      <w:r w:rsidRPr="00F24125">
        <w:rPr>
          <w:rFonts w:asciiTheme="minorHAnsi" w:hAnsiTheme="minorHAnsi" w:cstheme="minorHAns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2AA0BE" w14:textId="77777777" w:rsidR="0011306C" w:rsidRPr="00F24125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24125">
        <w:rPr>
          <w:rFonts w:asciiTheme="minorHAnsi" w:hAnsiTheme="minorHAnsi" w:cstheme="minorHAnsi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F24125">
        <w:rPr>
          <w:rFonts w:asciiTheme="minorHAnsi" w:hAnsiTheme="minorHAnsi" w:cstheme="minorHAnsi"/>
          <w:sz w:val="16"/>
          <w:szCs w:val="16"/>
        </w:rPr>
        <w:t>(Dz. U. z 2023</w:t>
      </w:r>
      <w:r w:rsidR="009B0A5F" w:rsidRPr="00F24125">
        <w:rPr>
          <w:rFonts w:asciiTheme="minorHAnsi" w:hAnsiTheme="minorHAnsi" w:cstheme="minorHAnsi"/>
          <w:sz w:val="16"/>
          <w:szCs w:val="16"/>
        </w:rPr>
        <w:t xml:space="preserve"> </w:t>
      </w:r>
      <w:r w:rsidR="00E01091" w:rsidRPr="00F24125">
        <w:rPr>
          <w:rFonts w:asciiTheme="minorHAnsi" w:hAnsiTheme="minorHAnsi" w:cstheme="minorHAnsi"/>
          <w:sz w:val="16"/>
          <w:szCs w:val="16"/>
        </w:rPr>
        <w:t>r. poz. 120</w:t>
      </w:r>
      <w:r w:rsidR="003D1081" w:rsidRPr="00F24125">
        <w:rPr>
          <w:rFonts w:asciiTheme="minorHAnsi" w:hAnsiTheme="minorHAnsi" w:cstheme="minorHAnsi"/>
          <w:sz w:val="16"/>
          <w:szCs w:val="16"/>
        </w:rPr>
        <w:t>, 295 i 1598</w:t>
      </w:r>
      <w:r w:rsidR="009B0A5F" w:rsidRPr="00F24125">
        <w:rPr>
          <w:rFonts w:asciiTheme="minorHAnsi" w:hAnsiTheme="minorHAnsi" w:cstheme="minorHAnsi"/>
          <w:sz w:val="16"/>
          <w:szCs w:val="16"/>
        </w:rPr>
        <w:t xml:space="preserve"> oraz z 2024 r. poz. 619, 1685 i 1863</w:t>
      </w:r>
      <w:r w:rsidRPr="00F24125">
        <w:rPr>
          <w:rFonts w:asciiTheme="minorHAnsi" w:hAnsiTheme="minorHAnsi" w:cstheme="minorHAns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B655198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DB897" w14:textId="77777777" w:rsidR="00AD4C26" w:rsidRPr="00AD4C26" w:rsidRDefault="00AD4C26" w:rsidP="00AD4C26">
    <w:pPr>
      <w:spacing w:after="0" w:line="360" w:lineRule="auto"/>
      <w:jc w:val="both"/>
      <w:rPr>
        <w:rFonts w:asciiTheme="minorHAnsi" w:eastAsia="Times New Roman" w:hAnsiTheme="minorHAnsi" w:cstheme="minorHAnsi"/>
        <w:sz w:val="16"/>
        <w:szCs w:val="16"/>
        <w:lang w:val="en-US" w:eastAsia="pl-PL" w:bidi="ar-IQ"/>
      </w:rPr>
    </w:pPr>
    <w:bookmarkStart w:id="0" w:name="_Hlk233191860"/>
  </w:p>
  <w:p w14:paraId="48FF1DA5" w14:textId="77777777" w:rsidR="00AD4C26" w:rsidRPr="00AD4C26" w:rsidRDefault="00AD4C26" w:rsidP="00AD4C26">
    <w:pPr>
      <w:spacing w:after="0" w:line="240" w:lineRule="auto"/>
      <w:jc w:val="center"/>
      <w:rPr>
        <w:rFonts w:asciiTheme="minorHAnsi" w:eastAsia="Times New Roman" w:hAnsiTheme="minorHAnsi" w:cstheme="minorHAnsi"/>
        <w:b/>
        <w:sz w:val="20"/>
        <w:szCs w:val="20"/>
        <w:lang w:val="en-US" w:eastAsia="pl-PL" w:bidi="ar-IQ"/>
      </w:rPr>
    </w:pPr>
    <w:r w:rsidRPr="00AD4C26">
      <w:rPr>
        <w:rFonts w:eastAsia="Times New Roman" w:cs="Calibri"/>
        <w:noProof/>
        <w:sz w:val="20"/>
        <w:szCs w:val="20"/>
        <w:lang w:val="en-US" w:eastAsia="pl-PL" w:bidi="ar-IQ"/>
      </w:rPr>
      <w:drawing>
        <wp:anchor distT="0" distB="0" distL="114300" distR="114300" simplePos="0" relativeHeight="251659264" behindDoc="1" locked="0" layoutInCell="1" allowOverlap="1" wp14:anchorId="1D6D1998" wp14:editId="7D7BAEA3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963036473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2123E5" w14:textId="77777777" w:rsidR="00AD4C26" w:rsidRPr="00AD4C26" w:rsidRDefault="00AD4C26" w:rsidP="00AD4C2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AD4C26">
      <w:rPr>
        <w:rFonts w:asciiTheme="minorHAnsi" w:eastAsia="Times New Roman" w:hAnsiTheme="minorHAnsi" w:cstheme="minorHAnsi"/>
        <w:b/>
        <w:sz w:val="20"/>
        <w:szCs w:val="20"/>
        <w:lang w:val="en-US" w:eastAsia="pl-PL" w:bidi="ar-IQ"/>
      </w:rPr>
      <w:t xml:space="preserve">    </w:t>
    </w:r>
    <w:proofErr w:type="spellStart"/>
    <w:r w:rsidRPr="00AD4C26">
      <w:rPr>
        <w:rFonts w:eastAsia="Batang" w:cs="Calibri"/>
        <w:b/>
        <w:lang w:val="en-US" w:eastAsia="pl-PL" w:bidi="ar-IQ"/>
      </w:rPr>
      <w:t>Samodzielny</w:t>
    </w:r>
    <w:proofErr w:type="spellEnd"/>
    <w:r w:rsidRPr="00AD4C26">
      <w:rPr>
        <w:rFonts w:eastAsia="Batang" w:cs="Calibri"/>
        <w:b/>
        <w:lang w:val="en-US" w:eastAsia="pl-PL" w:bidi="ar-IQ"/>
      </w:rPr>
      <w:t xml:space="preserve"> </w:t>
    </w:r>
    <w:proofErr w:type="spellStart"/>
    <w:r w:rsidRPr="00AD4C26">
      <w:rPr>
        <w:rFonts w:eastAsia="Batang" w:cs="Calibri"/>
        <w:b/>
        <w:lang w:val="en-US" w:eastAsia="pl-PL" w:bidi="ar-IQ"/>
      </w:rPr>
      <w:t>Publiczny</w:t>
    </w:r>
    <w:proofErr w:type="spellEnd"/>
    <w:r w:rsidRPr="00AD4C26">
      <w:rPr>
        <w:rFonts w:eastAsia="Batang" w:cs="Calibri"/>
        <w:b/>
        <w:lang w:val="en-US" w:eastAsia="pl-PL" w:bidi="ar-IQ"/>
      </w:rPr>
      <w:t xml:space="preserve"> </w:t>
    </w:r>
    <w:proofErr w:type="spellStart"/>
    <w:r w:rsidRPr="00AD4C26">
      <w:rPr>
        <w:rFonts w:eastAsia="Batang" w:cs="Calibri"/>
        <w:b/>
        <w:lang w:val="en-US" w:eastAsia="pl-PL" w:bidi="ar-IQ"/>
      </w:rPr>
      <w:t>Zakład</w:t>
    </w:r>
    <w:proofErr w:type="spellEnd"/>
    <w:r w:rsidRPr="00AD4C26">
      <w:rPr>
        <w:rFonts w:eastAsia="Batang" w:cs="Calibri"/>
        <w:b/>
        <w:lang w:val="en-US" w:eastAsia="pl-PL" w:bidi="ar-IQ"/>
      </w:rPr>
      <w:t xml:space="preserve"> </w:t>
    </w:r>
    <w:proofErr w:type="spellStart"/>
    <w:r w:rsidRPr="00AD4C26">
      <w:rPr>
        <w:rFonts w:eastAsia="Batang" w:cs="Calibri"/>
        <w:b/>
        <w:lang w:val="en-US" w:eastAsia="pl-PL" w:bidi="ar-IQ"/>
      </w:rPr>
      <w:t>Opieki</w:t>
    </w:r>
    <w:proofErr w:type="spellEnd"/>
    <w:r w:rsidRPr="00AD4C26">
      <w:rPr>
        <w:rFonts w:eastAsia="Batang" w:cs="Calibri"/>
        <w:b/>
        <w:lang w:val="en-US" w:eastAsia="pl-PL" w:bidi="ar-IQ"/>
      </w:rPr>
      <w:t xml:space="preserve"> </w:t>
    </w:r>
    <w:proofErr w:type="spellStart"/>
    <w:r w:rsidRPr="00AD4C26">
      <w:rPr>
        <w:rFonts w:eastAsia="Batang" w:cs="Calibri"/>
        <w:b/>
        <w:lang w:val="en-US" w:eastAsia="pl-PL" w:bidi="ar-IQ"/>
      </w:rPr>
      <w:t>Zdrowotnej</w:t>
    </w:r>
    <w:proofErr w:type="spellEnd"/>
    <w:r w:rsidRPr="00AD4C26">
      <w:rPr>
        <w:rFonts w:eastAsia="Batang" w:cs="Calibri"/>
        <w:b/>
        <w:lang w:val="en-US" w:eastAsia="pl-PL" w:bidi="ar-IQ"/>
      </w:rPr>
      <w:t xml:space="preserve"> w </w:t>
    </w:r>
    <w:proofErr w:type="spellStart"/>
    <w:r w:rsidRPr="00AD4C26">
      <w:rPr>
        <w:rFonts w:eastAsia="Batang" w:cs="Calibri"/>
        <w:b/>
        <w:lang w:val="en-US" w:eastAsia="pl-PL" w:bidi="ar-IQ"/>
      </w:rPr>
      <w:t>Siedlcach</w:t>
    </w:r>
    <w:proofErr w:type="spellEnd"/>
    <w:r w:rsidRPr="00AD4C26">
      <w:rPr>
        <w:rFonts w:eastAsia="Batang" w:cs="Calibri"/>
        <w:b/>
        <w:lang w:val="en-US" w:eastAsia="pl-PL" w:bidi="ar-IQ"/>
      </w:rPr>
      <w:br/>
      <w:t xml:space="preserve">ul. Jana </w:t>
    </w:r>
    <w:proofErr w:type="spellStart"/>
    <w:r w:rsidRPr="00AD4C26">
      <w:rPr>
        <w:rFonts w:eastAsia="Batang" w:cs="Calibri"/>
        <w:b/>
        <w:lang w:val="en-US" w:eastAsia="pl-PL" w:bidi="ar-IQ"/>
      </w:rPr>
      <w:t>Kilińskiego</w:t>
    </w:r>
    <w:proofErr w:type="spellEnd"/>
    <w:r w:rsidRPr="00AD4C26">
      <w:rPr>
        <w:rFonts w:eastAsia="Batang" w:cs="Calibri"/>
        <w:b/>
        <w:lang w:val="en-US" w:eastAsia="pl-PL" w:bidi="ar-IQ"/>
      </w:rPr>
      <w:t xml:space="preserve"> 29, 08 -110 </w:t>
    </w:r>
    <w:proofErr w:type="spellStart"/>
    <w:r w:rsidRPr="00AD4C26">
      <w:rPr>
        <w:rFonts w:eastAsia="Batang" w:cs="Calibri"/>
        <w:b/>
        <w:lang w:val="en-US" w:eastAsia="pl-PL" w:bidi="ar-IQ"/>
      </w:rPr>
      <w:t>Siedlce</w:t>
    </w:r>
    <w:proofErr w:type="spellEnd"/>
    <w:r w:rsidRPr="00AD4C26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AD4C26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AD4C26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586B0A0A" w14:textId="77777777" w:rsidR="00AD4C26" w:rsidRPr="00AD4C26" w:rsidRDefault="00AD4C26" w:rsidP="00AD4C2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AD4C26">
      <w:rPr>
        <w:rFonts w:ascii="Arial" w:eastAsia="Times New Roman" w:hAnsi="Arial"/>
        <w:noProof/>
        <w:sz w:val="24"/>
        <w:szCs w:val="20"/>
        <w:lang w:val="en-US" w:eastAsia="pl-PL" w:bidi="ar-IQ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E79BEE" wp14:editId="2C559E8D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1692301812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6D48739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AD4C26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6936BEF8" w14:textId="77777777" w:rsidR="007C1136" w:rsidRDefault="007C1136">
    <w:pPr>
      <w:pStyle w:val="Nagwek"/>
    </w:pPr>
  </w:p>
  <w:p w14:paraId="29893993" w14:textId="0C79B327" w:rsidR="00F24125" w:rsidRPr="00F24125" w:rsidRDefault="00F24125" w:rsidP="00F24125">
    <w:pPr>
      <w:pStyle w:val="Nagwek4"/>
      <w:spacing w:after="360" w:line="276" w:lineRule="auto"/>
      <w:rPr>
        <w:rFonts w:ascii="Calibri" w:hAnsi="Calibri" w:cs="Calibri"/>
        <w:bCs/>
        <w:i w:val="0"/>
        <w:sz w:val="18"/>
        <w:szCs w:val="18"/>
      </w:rPr>
    </w:pPr>
    <w:r w:rsidRPr="00F24125">
      <w:rPr>
        <w:rFonts w:ascii="Calibri" w:hAnsi="Calibri" w:cs="Calibri"/>
        <w:bCs/>
        <w:i w:val="0"/>
        <w:sz w:val="18"/>
        <w:szCs w:val="18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671516">
    <w:abstractNumId w:val="11"/>
  </w:num>
  <w:num w:numId="2" w16cid:durableId="449518542">
    <w:abstractNumId w:val="0"/>
  </w:num>
  <w:num w:numId="3" w16cid:durableId="1668745894">
    <w:abstractNumId w:val="10"/>
  </w:num>
  <w:num w:numId="4" w16cid:durableId="717432841">
    <w:abstractNumId w:val="13"/>
  </w:num>
  <w:num w:numId="5" w16cid:durableId="537090465">
    <w:abstractNumId w:val="12"/>
  </w:num>
  <w:num w:numId="6" w16cid:durableId="751780115">
    <w:abstractNumId w:val="9"/>
  </w:num>
  <w:num w:numId="7" w16cid:durableId="1042510549">
    <w:abstractNumId w:val="1"/>
  </w:num>
  <w:num w:numId="8" w16cid:durableId="489906468">
    <w:abstractNumId w:val="6"/>
  </w:num>
  <w:num w:numId="9" w16cid:durableId="2071725417">
    <w:abstractNumId w:val="4"/>
  </w:num>
  <w:num w:numId="10" w16cid:durableId="1125388697">
    <w:abstractNumId w:val="7"/>
  </w:num>
  <w:num w:numId="11" w16cid:durableId="1131872369">
    <w:abstractNumId w:val="5"/>
  </w:num>
  <w:num w:numId="12" w16cid:durableId="518087061">
    <w:abstractNumId w:val="8"/>
  </w:num>
  <w:num w:numId="13" w16cid:durableId="1518814862">
    <w:abstractNumId w:val="3"/>
  </w:num>
  <w:num w:numId="14" w16cid:durableId="195188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ED4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B5997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37C8F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C1136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2ED4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4C26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7647A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12C70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24125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6B061"/>
  <w15:docId w15:val="{8D78E2B7-2A4B-4269-B108-BCF89506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D4C2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Zamówienia 4</cp:lastModifiedBy>
  <cp:revision>3</cp:revision>
  <cp:lastPrinted>2016-07-26T10:32:00Z</cp:lastPrinted>
  <dcterms:created xsi:type="dcterms:W3CDTF">2026-07-07T07:31:00Z</dcterms:created>
  <dcterms:modified xsi:type="dcterms:W3CDTF">2026-07-23T06:57:00Z</dcterms:modified>
</cp:coreProperties>
</file>